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962E1" w:rsidRDefault="002962E1" w:rsidP="0031061D">
      <w:pPr>
        <w:widowControl/>
        <w:tabs>
          <w:tab w:val="left" w:pos="720"/>
        </w:tabs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/>
          <w:color w:val="333333"/>
          <w:kern w:val="0"/>
          <w:sz w:val="32"/>
          <w:szCs w:val="14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四、创新点（</w:t>
      </w:r>
      <w:r>
        <w:rPr>
          <w:rFonts w:ascii="Times New Roman" w:eastAsia="仿宋_GB2312" w:hAnsi="Times New Roman" w:hint="eastAsia"/>
          <w:b/>
          <w:color w:val="333333"/>
          <w:kern w:val="0"/>
          <w:sz w:val="32"/>
          <w:szCs w:val="14"/>
        </w:rPr>
        <w:t>500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14"/>
        </w:rPr>
        <w:t>字）</w:t>
      </w:r>
    </w:p>
    <w:p w:rsidR="00EF4A9C" w:rsidRDefault="00EF4A9C" w:rsidP="00EF4A9C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/>
          <w:color w:val="333333"/>
          <w:kern w:val="0"/>
          <w:sz w:val="30"/>
          <w:szCs w:val="24"/>
        </w:rPr>
      </w:pPr>
      <w:bookmarkStart w:id="0" w:name="_GoBack"/>
      <w:bookmarkEnd w:id="0"/>
    </w:p>
    <w:p w:rsidR="00EF4A9C" w:rsidRPr="00EF4A9C" w:rsidRDefault="00EF4A9C" w:rsidP="00EF4A9C">
      <w:pPr>
        <w:widowControl/>
        <w:tabs>
          <w:tab w:val="left" w:pos="720"/>
        </w:tabs>
        <w:snapToGrid w:val="0"/>
        <w:spacing w:line="360" w:lineRule="auto"/>
        <w:ind w:firstLineChars="200" w:firstLine="600"/>
        <w:jc w:val="left"/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</w:pPr>
    </w:p>
    <w:sectPr w:rsidR="00EF4A9C" w:rsidRPr="00EF4A9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FE2" w:rsidRDefault="00627FE2" w:rsidP="00DB68A5">
      <w:r>
        <w:separator/>
      </w:r>
    </w:p>
  </w:endnote>
  <w:endnote w:type="continuationSeparator" w:id="0">
    <w:p w:rsidR="00627FE2" w:rsidRDefault="00627FE2" w:rsidP="00DB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FE2" w:rsidRDefault="00627FE2" w:rsidP="00DB68A5">
      <w:r>
        <w:separator/>
      </w:r>
    </w:p>
  </w:footnote>
  <w:footnote w:type="continuationSeparator" w:id="0">
    <w:p w:rsidR="00627FE2" w:rsidRDefault="00627FE2" w:rsidP="00DB6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singleLevel"/>
    <w:tmpl w:val="0000000B"/>
    <w:lvl w:ilvl="0">
      <w:start w:val="7"/>
      <w:numFmt w:val="chineseCounting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430CA"/>
    <w:rsid w:val="002962E1"/>
    <w:rsid w:val="0031061D"/>
    <w:rsid w:val="004531C7"/>
    <w:rsid w:val="00462B54"/>
    <w:rsid w:val="004D02E8"/>
    <w:rsid w:val="00530993"/>
    <w:rsid w:val="00572826"/>
    <w:rsid w:val="00572EB3"/>
    <w:rsid w:val="00627FE2"/>
    <w:rsid w:val="006B389A"/>
    <w:rsid w:val="00714809"/>
    <w:rsid w:val="0076305C"/>
    <w:rsid w:val="00851445"/>
    <w:rsid w:val="00972043"/>
    <w:rsid w:val="00A03B44"/>
    <w:rsid w:val="00A0698E"/>
    <w:rsid w:val="00A3484C"/>
    <w:rsid w:val="00BF186A"/>
    <w:rsid w:val="00D034DE"/>
    <w:rsid w:val="00D23C00"/>
    <w:rsid w:val="00D31A8E"/>
    <w:rsid w:val="00D9408A"/>
    <w:rsid w:val="00DB68A5"/>
    <w:rsid w:val="00E52E31"/>
    <w:rsid w:val="00EF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65705D-2342-4B4B-AD8A-1FAA0970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Pr>
      <w:kern w:val="2"/>
      <w:sz w:val="18"/>
      <w:szCs w:val="18"/>
    </w:rPr>
  </w:style>
  <w:style w:type="character" w:styleId="a4">
    <w:name w:val="page number"/>
    <w:basedOn w:val="a0"/>
  </w:style>
  <w:style w:type="paragraph" w:styleId="a5">
    <w:name w:val="Plain Text"/>
    <w:basedOn w:val="a"/>
    <w:rPr>
      <w:rFonts w:ascii="宋体" w:hAnsi="Courier New" w:cs="Courier New"/>
      <w:szCs w:val="21"/>
    </w:rPr>
  </w:style>
  <w:style w:type="paragraph" w:customStyle="1" w:styleId="CharCharCharCharCharCharCharCharChar">
    <w:name w:val=" Char Char Char Char Char Char Char Char Char"/>
    <w:basedOn w:val="a"/>
    <w:pPr>
      <w:adjustRightInd w:val="0"/>
      <w:spacing w:after="160" w:line="240" w:lineRule="exact"/>
    </w:p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2</Words>
  <Characters>12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/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国家重点基础研究发展计划项目申请书编写提纲</dc:title>
  <dc:subject/>
  <dc:creator>2008CB418200</dc:creator>
  <cp:keywords/>
  <dc:description/>
  <cp:lastModifiedBy>changyanbo</cp:lastModifiedBy>
  <cp:revision>3</cp:revision>
  <cp:lastPrinted>1899-12-30T00:00:00Z</cp:lastPrinted>
  <dcterms:created xsi:type="dcterms:W3CDTF">2019-05-31T13:33:00Z</dcterms:created>
  <dcterms:modified xsi:type="dcterms:W3CDTF">2019-05-31T13:34:00Z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2052-6.6.0.2671</vt:lpwstr>
  </property>
</Properties>
</file>