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962E1" w:rsidRDefault="002962E1" w:rsidP="00415CE1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五、研究工作基础（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BC4673" w:rsidRPr="00951880" w:rsidRDefault="00BC4673" w:rsidP="00951880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bookmarkStart w:id="0" w:name="_GoBack"/>
      <w:bookmarkEnd w:id="0"/>
    </w:p>
    <w:p w:rsidR="00951880" w:rsidRPr="00951880" w:rsidRDefault="00951880" w:rsidP="00951880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</w:pPr>
    </w:p>
    <w:sectPr w:rsidR="00951880" w:rsidRPr="009518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801" w:rsidRDefault="00990801" w:rsidP="00DB68A5">
      <w:r>
        <w:separator/>
      </w:r>
    </w:p>
  </w:endnote>
  <w:endnote w:type="continuationSeparator" w:id="0">
    <w:p w:rsidR="00990801" w:rsidRDefault="00990801" w:rsidP="00DB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801" w:rsidRDefault="00990801" w:rsidP="00DB68A5">
      <w:r>
        <w:separator/>
      </w:r>
    </w:p>
  </w:footnote>
  <w:footnote w:type="continuationSeparator" w:id="0">
    <w:p w:rsidR="00990801" w:rsidRDefault="00990801" w:rsidP="00DB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lvl w:ilvl="0">
      <w:start w:val="7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30CA"/>
    <w:rsid w:val="002962E1"/>
    <w:rsid w:val="00415CE1"/>
    <w:rsid w:val="004531C7"/>
    <w:rsid w:val="00462B54"/>
    <w:rsid w:val="004D02E8"/>
    <w:rsid w:val="00530993"/>
    <w:rsid w:val="00572826"/>
    <w:rsid w:val="00572EB3"/>
    <w:rsid w:val="0076305C"/>
    <w:rsid w:val="008D1D42"/>
    <w:rsid w:val="00951880"/>
    <w:rsid w:val="00972043"/>
    <w:rsid w:val="00990801"/>
    <w:rsid w:val="00A0698E"/>
    <w:rsid w:val="00A3484C"/>
    <w:rsid w:val="00BC4673"/>
    <w:rsid w:val="00BF186A"/>
    <w:rsid w:val="00D034DE"/>
    <w:rsid w:val="00D23C00"/>
    <w:rsid w:val="00D31A8E"/>
    <w:rsid w:val="00D9408A"/>
    <w:rsid w:val="00DB68A5"/>
    <w:rsid w:val="00EB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C5FBCB-442A-4B06-9054-0E8B0ACD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customStyle="1" w:styleId="CharCharCharCharCharCharCharCharChar">
    <w:name w:val=" Char Char Char Char Char Char Char Char Char"/>
    <w:basedOn w:val="a"/>
    <w:pPr>
      <w:adjustRightInd w:val="0"/>
      <w:spacing w:after="160" w:line="240" w:lineRule="exact"/>
    </w:p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2</Words>
  <Characters>15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subject/>
  <dc:creator>2008CB418200</dc:creator>
  <cp:keywords/>
  <dc:description/>
  <cp:lastModifiedBy>changyanbo</cp:lastModifiedBy>
  <cp:revision>3</cp:revision>
  <cp:lastPrinted>1899-12-30T00:00:00Z</cp:lastPrinted>
  <dcterms:created xsi:type="dcterms:W3CDTF">2019-05-31T13:34:00Z</dcterms:created>
  <dcterms:modified xsi:type="dcterms:W3CDTF">2019-05-31T13:35:00Z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